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0717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0717C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B116E7">
        <w:rPr>
          <w:rFonts w:ascii="Arial" w:hAnsi="Arial" w:cs="Arial" w:hint="eastAsia"/>
          <w:b/>
          <w:sz w:val="24"/>
          <w:szCs w:val="24"/>
          <w:lang w:eastAsia="zh-CN"/>
        </w:rPr>
        <w:t>425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B116E7">
        <w:rPr>
          <w:rFonts w:ascii="Arial" w:hAnsi="Arial" w:cs="Arial" w:hint="eastAsia"/>
          <w:i/>
          <w:sz w:val="24"/>
          <w:szCs w:val="24"/>
          <w:lang w:eastAsia="zh-CN"/>
        </w:rPr>
        <w:t>2347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6B1A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9352D4" w:rsidP="00223D5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223D5C"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AB039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6B1A59" w:rsidP="00223D5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B3CA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23D5C">
                <w:rPr>
                  <w:rFonts w:hint="eastAsia"/>
                  <w:b/>
                  <w:sz w:val="28"/>
                  <w:lang w:eastAsia="zh-CN"/>
                </w:rPr>
                <w:t>9</w:t>
              </w:r>
              <w:r w:rsidR="00B42B49">
                <w:rPr>
                  <w:b/>
                  <w:sz w:val="28"/>
                </w:rPr>
                <w:t>.</w:t>
              </w:r>
              <w:r w:rsidR="00DB3CA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23D5C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B42B49">
                <w:t>CATT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837F12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1F43E1">
                <w:rPr>
                  <w:rFonts w:hint="eastAsia"/>
                  <w:lang w:eastAsia="zh-CN"/>
                </w:rPr>
                <w:t>-05</w:t>
              </w:r>
              <w:r w:rsidR="00B42B49">
                <w:t>-</w:t>
              </w:r>
              <w:r w:rsidR="006A0DDF">
                <w:rPr>
                  <w:rFonts w:hint="eastAsia"/>
                  <w:lang w:eastAsia="zh-CN"/>
                </w:rPr>
                <w:t>1</w:t>
              </w:r>
              <w:bookmarkStart w:id="1" w:name="_GoBack"/>
              <w:bookmarkEnd w:id="1"/>
              <w:r w:rsidR="00837F12">
                <w:rPr>
                  <w:rFonts w:hint="eastAsia"/>
                  <w:lang w:eastAsia="zh-CN"/>
                </w:rPr>
                <w:t>9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C30ED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6B1A59" w:rsidP="00983C8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42B49">
                <w:t>Rel-</w:t>
              </w:r>
            </w:fldSimple>
            <w:r w:rsidR="000614BB">
              <w:rPr>
                <w:rFonts w:hint="eastAsia"/>
                <w:lang w:eastAsia="zh-CN"/>
              </w:rPr>
              <w:t>1</w:t>
            </w:r>
            <w:r w:rsidR="00983C86">
              <w:rPr>
                <w:rFonts w:hint="eastAsia"/>
                <w:lang w:eastAsia="zh-CN"/>
              </w:rPr>
              <w:t>9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2D4" w:rsidRDefault="009352D4">
      <w:pPr>
        <w:spacing w:after="0"/>
      </w:pPr>
      <w:r>
        <w:separator/>
      </w:r>
    </w:p>
  </w:endnote>
  <w:endnote w:type="continuationSeparator" w:id="0">
    <w:p w:rsidR="009352D4" w:rsidRDefault="009352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2D4" w:rsidRDefault="009352D4">
      <w:pPr>
        <w:spacing w:after="0"/>
      </w:pPr>
      <w:r>
        <w:separator/>
      </w:r>
    </w:p>
  </w:footnote>
  <w:footnote w:type="continuationSeparator" w:id="0">
    <w:p w:rsidR="009352D4" w:rsidRDefault="009352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0814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23D5C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4C28"/>
    <w:rsid w:val="0038795D"/>
    <w:rsid w:val="003A3FD2"/>
    <w:rsid w:val="003E1A36"/>
    <w:rsid w:val="00403B27"/>
    <w:rsid w:val="0040717C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0DDF"/>
    <w:rsid w:val="006A37AC"/>
    <w:rsid w:val="006B1A59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85454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37F12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352D4"/>
    <w:rsid w:val="00941E30"/>
    <w:rsid w:val="009531B0"/>
    <w:rsid w:val="009741B3"/>
    <w:rsid w:val="009777D9"/>
    <w:rsid w:val="00983C86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B0393"/>
    <w:rsid w:val="00AC109D"/>
    <w:rsid w:val="00AC5820"/>
    <w:rsid w:val="00AD1CD8"/>
    <w:rsid w:val="00AD7AC6"/>
    <w:rsid w:val="00AF6072"/>
    <w:rsid w:val="00B01C6E"/>
    <w:rsid w:val="00B05173"/>
    <w:rsid w:val="00B0793D"/>
    <w:rsid w:val="00B116E7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0EDF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58A6"/>
    <w:rsid w:val="00DE68EC"/>
    <w:rsid w:val="00E0690A"/>
    <w:rsid w:val="00E13F3D"/>
    <w:rsid w:val="00E34898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26DE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9F92A-46CB-4A05-9AB9-65442E33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414</Words>
  <Characters>2364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200</cp:revision>
  <cp:lastPrinted>1900-12-31T22:00:00Z</cp:lastPrinted>
  <dcterms:created xsi:type="dcterms:W3CDTF">2020-02-03T08:32:00Z</dcterms:created>
  <dcterms:modified xsi:type="dcterms:W3CDTF">2025-05-19T05:44:00Z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